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39E" w:rsidRDefault="005F039E">
      <w:bookmarkStart w:id="0" w:name="_GoBack"/>
      <w:bookmarkEnd w:id="0"/>
    </w:p>
    <w:p w:rsidR="00AA10B7" w:rsidRDefault="00AA10B7"/>
    <w:p w:rsidR="00AA10B7" w:rsidRDefault="00AA10B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A10B7" w:rsidRPr="00F35E08" w:rsidTr="0049678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A10B7" w:rsidRPr="00386E33" w:rsidRDefault="00AA10B7" w:rsidP="0049678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AA10B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386E3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ΠΤΠΕ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-2</w:t>
            </w:r>
            <w:r w:rsidRPr="00AA10B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  <w:r w:rsidRPr="00386E3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F35E0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386E3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35E0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386E33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Lexmark C3220K0</w:t>
            </w:r>
          </w:p>
        </w:tc>
      </w:tr>
      <w:tr w:rsidR="00AA10B7" w:rsidRPr="008D329F" w:rsidTr="0049678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A10B7" w:rsidRPr="008D329F" w:rsidTr="0049678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A10B7" w:rsidRPr="008D329F" w:rsidTr="0049678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A10B7" w:rsidRPr="008D329F" w:rsidTr="0049678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A10B7" w:rsidRDefault="00AA10B7" w:rsidP="0049678E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 μα</w:t>
            </w:r>
            <w:proofErr w:type="spellStart"/>
            <w:r>
              <w:rPr>
                <w:color w:val="000000"/>
                <w:szCs w:val="22"/>
              </w:rPr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A10B7" w:rsidRPr="008D329F" w:rsidTr="0049678E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A10B7" w:rsidRDefault="00AA10B7" w:rsidP="0049678E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1500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A10B7" w:rsidRPr="008D329F" w:rsidTr="0049678E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A10B7" w:rsidRPr="00C76806" w:rsidRDefault="00AA10B7" w:rsidP="0049678E">
            <w:pPr>
              <w:rPr>
                <w:color w:val="000000"/>
                <w:szCs w:val="22"/>
                <w:lang w:val="el-GR"/>
              </w:rPr>
            </w:pPr>
            <w:r w:rsidRPr="00C76806">
              <w:rPr>
                <w:color w:val="000000"/>
                <w:szCs w:val="22"/>
                <w:lang w:val="el-GR"/>
              </w:rPr>
              <w:t xml:space="preserve">συμβατότητα με τα μοντέλα </w:t>
            </w:r>
            <w:r>
              <w:rPr>
                <w:color w:val="000000"/>
                <w:szCs w:val="22"/>
              </w:rPr>
              <w:t>Lexmark</w:t>
            </w:r>
            <w:r w:rsidRPr="00C76806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C</w:t>
            </w:r>
            <w:r w:rsidRPr="00C76806">
              <w:rPr>
                <w:color w:val="000000"/>
                <w:szCs w:val="22"/>
                <w:lang w:val="el-GR"/>
              </w:rPr>
              <w:t xml:space="preserve">3224/3326 </w:t>
            </w:r>
            <w:r>
              <w:rPr>
                <w:color w:val="000000"/>
                <w:szCs w:val="22"/>
              </w:rPr>
              <w:t>MC</w:t>
            </w:r>
            <w:r w:rsidRPr="00C76806">
              <w:rPr>
                <w:color w:val="000000"/>
                <w:szCs w:val="22"/>
                <w:lang w:val="el-GR"/>
              </w:rPr>
              <w:t xml:space="preserve"> 3224/3326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A10B7" w:rsidRPr="008D329F" w:rsidTr="0049678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A10B7" w:rsidRDefault="00AA10B7" w:rsidP="0049678E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 μα</w:t>
            </w:r>
            <w:proofErr w:type="spellStart"/>
            <w:r>
              <w:rPr>
                <w:color w:val="000000"/>
                <w:szCs w:val="22"/>
              </w:rPr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A10B7" w:rsidRPr="008D329F" w:rsidTr="0049678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A10B7" w:rsidRPr="00EE0D42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A10B7" w:rsidRPr="008D329F" w:rsidRDefault="00AA10B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A10B7" w:rsidRDefault="00AA10B7"/>
    <w:p w:rsidR="00AA10B7" w:rsidRDefault="00AA10B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67C67" w:rsidRPr="002D76EC" w:rsidTr="0049678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67C67" w:rsidRPr="00A67C67" w:rsidRDefault="00A67C67" w:rsidP="0049678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49678E" w:rsidRPr="0049678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:</w:t>
            </w:r>
            <w:r w:rsidR="0049678E">
              <w:t xml:space="preserve"> </w:t>
            </w:r>
            <w:r w:rsidR="0049678E" w:rsidRPr="0049678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ΠΤΠΕ</w:t>
            </w:r>
            <w:r w:rsidR="0049678E" w:rsidRPr="0049678E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-23 </w:t>
            </w:r>
            <w:r w:rsidRPr="00A67C6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proofErr w:type="spellStart"/>
            <w:r w:rsidRPr="002D76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A67C6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2D76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A67C67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Lexmark C3220C0</w:t>
            </w:r>
          </w:p>
        </w:tc>
      </w:tr>
      <w:tr w:rsidR="00A67C67" w:rsidRPr="008D329F" w:rsidTr="0049678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67C67" w:rsidRPr="008D329F" w:rsidTr="0049678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67C67" w:rsidRPr="008D329F" w:rsidTr="0049678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67C67" w:rsidRPr="008D329F" w:rsidTr="0049678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7C67" w:rsidRDefault="00A67C67" w:rsidP="0049678E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 xml:space="preserve">πωσης </w:t>
            </w:r>
            <w:proofErr w:type="spellStart"/>
            <w:r>
              <w:rPr>
                <w:color w:val="000000"/>
                <w:szCs w:val="22"/>
              </w:rPr>
              <w:t>κυ</w:t>
            </w:r>
            <w:proofErr w:type="spellEnd"/>
            <w:r>
              <w:rPr>
                <w:color w:val="000000"/>
                <w:szCs w:val="22"/>
              </w:rPr>
              <w:t>ανό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67C67" w:rsidRPr="008D329F" w:rsidTr="0049678E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7C67" w:rsidRDefault="00A67C67" w:rsidP="0049678E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1500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67C67" w:rsidRPr="008D329F" w:rsidTr="0049678E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7C67" w:rsidRPr="002D76EC" w:rsidRDefault="00A67C67" w:rsidP="0049678E">
            <w:pPr>
              <w:rPr>
                <w:color w:val="000000"/>
                <w:szCs w:val="22"/>
                <w:lang w:val="el-GR"/>
              </w:rPr>
            </w:pPr>
            <w:r w:rsidRPr="002D76EC">
              <w:rPr>
                <w:color w:val="000000"/>
                <w:szCs w:val="22"/>
                <w:lang w:val="el-GR"/>
              </w:rPr>
              <w:t xml:space="preserve">συμβατότητα με τα μοντέλα </w:t>
            </w:r>
            <w:r>
              <w:rPr>
                <w:color w:val="000000"/>
                <w:szCs w:val="22"/>
              </w:rPr>
              <w:t>Lexmark</w:t>
            </w:r>
            <w:r w:rsidRPr="002D76EC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C</w:t>
            </w:r>
            <w:r w:rsidRPr="002D76EC">
              <w:rPr>
                <w:color w:val="000000"/>
                <w:szCs w:val="22"/>
                <w:lang w:val="el-GR"/>
              </w:rPr>
              <w:t xml:space="preserve">3224/3326 </w:t>
            </w:r>
            <w:r>
              <w:rPr>
                <w:color w:val="000000"/>
                <w:szCs w:val="22"/>
              </w:rPr>
              <w:t>MC</w:t>
            </w:r>
            <w:r w:rsidRPr="002D76EC">
              <w:rPr>
                <w:color w:val="000000"/>
                <w:szCs w:val="22"/>
                <w:lang w:val="el-GR"/>
              </w:rPr>
              <w:t xml:space="preserve"> 3224/3326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67C67" w:rsidRPr="008D329F" w:rsidTr="0049678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67C67" w:rsidRDefault="00A67C67" w:rsidP="0049678E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ΠΟΣΟΤΗΤΑ</w:t>
            </w:r>
            <w:r>
              <w:rPr>
                <w:color w:val="000000"/>
                <w:szCs w:val="22"/>
                <w:lang w:val="en-US" w:eastAsia="en-US"/>
              </w:rPr>
              <w:tab/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67C67" w:rsidRPr="008D329F" w:rsidRDefault="00A67C67" w:rsidP="0049678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</w:tbl>
    <w:p w:rsidR="00AA10B7" w:rsidRDefault="00AA10B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913A8" w:rsidRPr="006C1482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913A8" w:rsidRPr="00B913A8" w:rsidRDefault="00B913A8" w:rsidP="00BB77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B913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:</w:t>
            </w:r>
            <w:r w:rsidRPr="0028568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B913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ΠΤΠΕ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-24</w:t>
            </w:r>
            <w:r w:rsidRPr="00B913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  </w:t>
            </w:r>
            <w:proofErr w:type="spellStart"/>
            <w:r w:rsidRPr="006C14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Pr="00B913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6C14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B913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Lexmark C3220</w:t>
            </w:r>
            <w:r w:rsidRPr="006C148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Υ</w:t>
            </w:r>
            <w:r w:rsidRPr="00B913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0</w:t>
            </w:r>
          </w:p>
        </w:tc>
      </w:tr>
      <w:tr w:rsidR="00B913A8" w:rsidRPr="008D329F" w:rsidTr="00BB772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913A8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913A8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913A8" w:rsidRPr="008D329F" w:rsidTr="00BB772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913A8" w:rsidRDefault="00B913A8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 xml:space="preserve">πωσης </w:t>
            </w:r>
            <w:proofErr w:type="spellStart"/>
            <w:r>
              <w:rPr>
                <w:color w:val="000000"/>
                <w:szCs w:val="22"/>
              </w:rPr>
              <w:t>κίτρινο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913A8" w:rsidRPr="008D329F" w:rsidTr="00BB772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lastRenderedPageBreak/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913A8" w:rsidRDefault="00B913A8" w:rsidP="00BB772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1500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913A8" w:rsidRPr="008D329F" w:rsidTr="00BB772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913A8" w:rsidRPr="006C1482" w:rsidRDefault="00B913A8" w:rsidP="00BB7723">
            <w:pPr>
              <w:rPr>
                <w:color w:val="000000"/>
                <w:szCs w:val="22"/>
                <w:lang w:val="el-GR"/>
              </w:rPr>
            </w:pPr>
            <w:r w:rsidRPr="006C1482">
              <w:rPr>
                <w:color w:val="000000"/>
                <w:szCs w:val="22"/>
                <w:lang w:val="el-GR"/>
              </w:rPr>
              <w:t xml:space="preserve">συμβατότητα με τα μοντέλα </w:t>
            </w:r>
            <w:r>
              <w:rPr>
                <w:color w:val="000000"/>
                <w:szCs w:val="22"/>
              </w:rPr>
              <w:t>Lexmark</w:t>
            </w:r>
            <w:r w:rsidRPr="006C1482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C</w:t>
            </w:r>
            <w:r w:rsidRPr="006C1482">
              <w:rPr>
                <w:color w:val="000000"/>
                <w:szCs w:val="22"/>
                <w:lang w:val="el-GR"/>
              </w:rPr>
              <w:t xml:space="preserve">3224/3326 </w:t>
            </w:r>
            <w:r>
              <w:rPr>
                <w:color w:val="000000"/>
                <w:szCs w:val="22"/>
              </w:rPr>
              <w:t>MC</w:t>
            </w:r>
            <w:r w:rsidRPr="006C1482">
              <w:rPr>
                <w:color w:val="000000"/>
                <w:szCs w:val="22"/>
                <w:lang w:val="el-GR"/>
              </w:rPr>
              <w:t xml:space="preserve"> 3224/3326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913A8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913A8" w:rsidRDefault="00B913A8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>
              <w:rPr>
                <w:color w:val="000000"/>
                <w:szCs w:val="22"/>
                <w:lang w:val="en-US" w:eastAsia="en-US"/>
              </w:rPr>
              <w:t>ΠΟΣΟΤΗΤΑ</w:t>
            </w:r>
            <w:r>
              <w:rPr>
                <w:color w:val="000000"/>
                <w:szCs w:val="22"/>
                <w:lang w:val="en-US" w:eastAsia="en-US"/>
              </w:rPr>
              <w:tab/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B913A8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913A8" w:rsidRPr="00EE0D42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913A8" w:rsidRPr="008D329F" w:rsidRDefault="00B913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A10B7" w:rsidRDefault="00AA10B7"/>
    <w:p w:rsidR="00A67C67" w:rsidRDefault="00A67C67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28568B" w:rsidRPr="00681396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8568B" w:rsidRPr="0028568B" w:rsidRDefault="00380598" w:rsidP="00BB77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B913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:</w:t>
            </w:r>
            <w:r w:rsidRPr="0028568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B913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ΠΤΠΕ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-25</w:t>
            </w:r>
            <w:r w:rsidRPr="00B913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  </w:t>
            </w:r>
            <w:proofErr w:type="spellStart"/>
            <w:r w:rsidR="0028568B" w:rsidRPr="0068139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Τόνερ</w:t>
            </w:r>
            <w:proofErr w:type="spellEnd"/>
            <w:r w:rsidR="0028568B" w:rsidRPr="0028568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28568B" w:rsidRPr="0068139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="0028568B" w:rsidRPr="0028568B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Lexmark C3220M0</w:t>
            </w:r>
          </w:p>
        </w:tc>
      </w:tr>
      <w:tr w:rsidR="0028568B" w:rsidRPr="008D329F" w:rsidTr="00BB772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28568B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28568B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8568B" w:rsidRPr="008D329F" w:rsidTr="00BB772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8568B" w:rsidRDefault="0028568B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 magenta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8568B" w:rsidRPr="008D329F" w:rsidTr="00BB772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8568B" w:rsidRDefault="0028568B" w:rsidP="00BB772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1500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8568B" w:rsidRPr="008D329F" w:rsidTr="00BB772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8568B" w:rsidRPr="00681396" w:rsidRDefault="0028568B" w:rsidP="00BB7723">
            <w:pPr>
              <w:rPr>
                <w:color w:val="000000"/>
                <w:szCs w:val="22"/>
                <w:lang w:val="el-GR"/>
              </w:rPr>
            </w:pPr>
            <w:r w:rsidRPr="00681396">
              <w:rPr>
                <w:color w:val="000000"/>
                <w:szCs w:val="22"/>
                <w:lang w:val="el-GR"/>
              </w:rPr>
              <w:t xml:space="preserve">συμβατότητα με τα μοντέλα </w:t>
            </w:r>
            <w:r>
              <w:rPr>
                <w:color w:val="000000"/>
                <w:szCs w:val="22"/>
              </w:rPr>
              <w:t>Lexmark</w:t>
            </w:r>
            <w:r w:rsidRPr="00681396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C</w:t>
            </w:r>
            <w:r w:rsidRPr="00681396">
              <w:rPr>
                <w:color w:val="000000"/>
                <w:szCs w:val="22"/>
                <w:lang w:val="el-GR"/>
              </w:rPr>
              <w:t xml:space="preserve">3224/3326 </w:t>
            </w:r>
            <w:r>
              <w:rPr>
                <w:color w:val="000000"/>
                <w:szCs w:val="22"/>
              </w:rPr>
              <w:t>MC</w:t>
            </w:r>
            <w:r w:rsidRPr="00681396">
              <w:rPr>
                <w:color w:val="000000"/>
                <w:szCs w:val="22"/>
                <w:lang w:val="el-GR"/>
              </w:rPr>
              <w:t xml:space="preserve"> 3224/3326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8568B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8568B" w:rsidRDefault="0028568B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 w:rsidRPr="0028568B">
              <w:rPr>
                <w:color w:val="000000"/>
                <w:szCs w:val="22"/>
                <w:lang w:val="el-GR" w:eastAsia="en-US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8568B" w:rsidRPr="008D329F" w:rsidRDefault="0028568B" w:rsidP="0028568B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8568B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8568B" w:rsidRPr="00EE0D42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8568B" w:rsidRPr="008D329F" w:rsidRDefault="0028568B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28568B" w:rsidRDefault="0028568B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219AA" w:rsidRPr="006C1482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219AA" w:rsidRPr="00ED3647" w:rsidRDefault="00D219AA" w:rsidP="00BB77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84E68" w:rsidRPr="00684E6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="00684E68" w:rsidRPr="00684E6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ΠΤΠΕ</w:t>
            </w:r>
            <w:r w:rsidR="00684E68" w:rsidRPr="00684E6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-26</w:t>
            </w:r>
            <w:r w:rsidRPr="00ED364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Canon C-EXV Toner Laser </w:t>
            </w:r>
            <w:r w:rsidRPr="00ED364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</w:p>
        </w:tc>
      </w:tr>
      <w:tr w:rsidR="00D219AA" w:rsidRPr="008D329F" w:rsidTr="00BB772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219AA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219AA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219AA" w:rsidRPr="008D329F" w:rsidTr="00BB772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219AA" w:rsidRDefault="00D219AA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 μα</w:t>
            </w:r>
            <w:proofErr w:type="spellStart"/>
            <w:r>
              <w:rPr>
                <w:color w:val="000000"/>
                <w:szCs w:val="22"/>
              </w:rPr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219AA" w:rsidRPr="008D329F" w:rsidTr="00BB772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219AA" w:rsidRDefault="00D219AA" w:rsidP="00BB772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25500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219AA" w:rsidRPr="008D329F" w:rsidTr="00BB772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219AA" w:rsidRPr="00ED3647" w:rsidRDefault="00D219AA" w:rsidP="00BB7723">
            <w:pPr>
              <w:rPr>
                <w:color w:val="000000"/>
                <w:szCs w:val="22"/>
                <w:lang w:val="el-GR"/>
              </w:rPr>
            </w:pPr>
            <w:r w:rsidRPr="00ED3647">
              <w:rPr>
                <w:color w:val="000000"/>
                <w:szCs w:val="22"/>
                <w:lang w:val="el-GR"/>
              </w:rPr>
              <w:t>συμβατότητα με τα μοντέλα 6860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ED3647">
              <w:rPr>
                <w:color w:val="000000"/>
                <w:szCs w:val="22"/>
                <w:lang w:val="el-GR"/>
              </w:rPr>
              <w:t xml:space="preserve"> / 6870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ED3647">
              <w:rPr>
                <w:color w:val="000000"/>
                <w:szCs w:val="22"/>
                <w:lang w:val="el-GR"/>
              </w:rPr>
              <w:t xml:space="preserve"> / 6880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219AA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219AA" w:rsidRPr="00EE0D42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219AA" w:rsidRPr="008D329F" w:rsidRDefault="00D219A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C02C4" w:rsidRDefault="005C02C4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BA5F0C" w:rsidRPr="00BA5F0C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A5F0C" w:rsidRPr="00BA5F0C" w:rsidRDefault="00BA5F0C" w:rsidP="00BA5F0C">
            <w:pPr>
              <w:rPr>
                <w:lang w:val="en-US"/>
              </w:rPr>
            </w:pPr>
            <w:r w:rsidRPr="00BA5F0C">
              <w:rPr>
                <w:lang w:val="el-GR"/>
              </w:rPr>
              <w:t>ΕΙΔΟΣ</w:t>
            </w:r>
            <w:r w:rsidRPr="00BA5F0C">
              <w:rPr>
                <w:lang w:val="en-US"/>
              </w:rPr>
              <w:t xml:space="preserve">: </w:t>
            </w:r>
            <w:r w:rsidRPr="00BA5F0C">
              <w:rPr>
                <w:lang w:val="el-GR"/>
              </w:rPr>
              <w:t>ΠΤΠΕ</w:t>
            </w:r>
            <w:r>
              <w:rPr>
                <w:lang w:val="en-US"/>
              </w:rPr>
              <w:t>-27</w:t>
            </w:r>
            <w:r w:rsidRPr="00BA5F0C">
              <w:rPr>
                <w:lang w:val="en-US"/>
              </w:rPr>
              <w:t xml:space="preserve"> Canon C-EXV Toner Laser </w:t>
            </w:r>
            <w:proofErr w:type="spellStart"/>
            <w:r w:rsidRPr="00BA5F0C">
              <w:rPr>
                <w:lang w:val="en-US"/>
              </w:rPr>
              <w:t>Εκτυ</w:t>
            </w:r>
            <w:proofErr w:type="spellEnd"/>
            <w:r w:rsidRPr="00BA5F0C">
              <w:rPr>
                <w:lang w:val="en-US"/>
              </w:rPr>
              <w:t>πωτή magenta</w:t>
            </w:r>
          </w:p>
        </w:tc>
      </w:tr>
      <w:tr w:rsidR="00BA5F0C" w:rsidRPr="00BA5F0C" w:rsidTr="00BA5F0C">
        <w:trPr>
          <w:trHeight w:val="654"/>
          <w:jc w:val="center"/>
        </w:trPr>
        <w:tc>
          <w:tcPr>
            <w:tcW w:w="1047" w:type="dxa"/>
            <w:shd w:val="clear" w:color="000000" w:fill="FFFF9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Α/Α</w:t>
            </w:r>
          </w:p>
        </w:tc>
        <w:tc>
          <w:tcPr>
            <w:tcW w:w="3020" w:type="dxa"/>
            <w:shd w:val="clear" w:color="000000" w:fill="FFFF9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ΑΝΑΛΥΤΙΚΗ ΠΕΡΙΓΡΑΦΗ ΠΡΟΔΙΑΓΡΑΦΩΝ</w:t>
            </w:r>
          </w:p>
        </w:tc>
        <w:tc>
          <w:tcPr>
            <w:tcW w:w="1146" w:type="dxa"/>
            <w:shd w:val="clear" w:color="000000" w:fill="FFFF9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ΑΠΑΙΤΗΣΗ</w:t>
            </w:r>
          </w:p>
        </w:tc>
        <w:tc>
          <w:tcPr>
            <w:tcW w:w="1232" w:type="dxa"/>
            <w:shd w:val="clear" w:color="000000" w:fill="FFFF9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ΑΠΑΝΤΗΣΗ</w:t>
            </w:r>
          </w:p>
        </w:tc>
        <w:tc>
          <w:tcPr>
            <w:tcW w:w="1467" w:type="dxa"/>
            <w:shd w:val="clear" w:color="000000" w:fill="FFFF9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ΠΑΡΑΠΟΜΠΗ</w:t>
            </w:r>
          </w:p>
        </w:tc>
      </w:tr>
      <w:tr w:rsidR="00BA5F0C" w:rsidRPr="00BA5F0C" w:rsidTr="00BA5F0C">
        <w:trPr>
          <w:trHeight w:val="330"/>
          <w:jc w:val="center"/>
        </w:trPr>
        <w:tc>
          <w:tcPr>
            <w:tcW w:w="1047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lastRenderedPageBreak/>
              <w:t>(α)</w:t>
            </w:r>
          </w:p>
        </w:tc>
        <w:tc>
          <w:tcPr>
            <w:tcW w:w="3020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(β)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(γ)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(δ)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(ε)</w:t>
            </w:r>
          </w:p>
        </w:tc>
      </w:tr>
      <w:tr w:rsidR="00BA5F0C" w:rsidRPr="00BA5F0C" w:rsidTr="00BA5F0C">
        <w:trPr>
          <w:trHeight w:val="330"/>
          <w:jc w:val="center"/>
        </w:trPr>
        <w:tc>
          <w:tcPr>
            <w:tcW w:w="1047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b/>
                <w:bCs/>
                <w:lang w:val="el-GR"/>
              </w:rPr>
            </w:pPr>
            <w:r w:rsidRPr="00BA5F0C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020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b/>
                <w:bCs/>
                <w:lang w:val="el-GR"/>
              </w:rPr>
            </w:pPr>
            <w:proofErr w:type="spellStart"/>
            <w:r w:rsidRPr="00BA5F0C">
              <w:rPr>
                <w:b/>
                <w:bCs/>
              </w:rPr>
              <w:t>Γενικά</w:t>
            </w:r>
            <w:proofErr w:type="spellEnd"/>
            <w:r w:rsidRPr="00BA5F0C">
              <w:rPr>
                <w:b/>
                <w:bCs/>
              </w:rPr>
              <w:t xml:space="preserve"> Χαρα</w:t>
            </w:r>
            <w:proofErr w:type="spellStart"/>
            <w:r w:rsidRPr="00BA5F0C">
              <w:rPr>
                <w:b/>
                <w:bCs/>
              </w:rPr>
              <w:t>κτηριστικά</w:t>
            </w:r>
            <w:proofErr w:type="spellEnd"/>
            <w:r w:rsidRPr="00BA5F0C">
              <w:rPr>
                <w:b/>
                <w:bCs/>
              </w:rPr>
              <w:t xml:space="preserve"> 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b/>
                <w:bCs/>
                <w:lang w:val="el-GR"/>
              </w:rPr>
            </w:pPr>
            <w:r w:rsidRPr="00BA5F0C">
              <w:rPr>
                <w:b/>
                <w:bCs/>
              </w:rPr>
              <w:t xml:space="preserve"> 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b/>
                <w:bCs/>
                <w:lang w:val="el-GR"/>
              </w:rPr>
            </w:pPr>
            <w:r w:rsidRPr="00BA5F0C">
              <w:rPr>
                <w:b/>
                <w:bCs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b/>
                <w:bCs/>
                <w:lang w:val="el-GR"/>
              </w:rPr>
            </w:pPr>
            <w:r w:rsidRPr="00BA5F0C">
              <w:rPr>
                <w:b/>
                <w:bCs/>
              </w:rPr>
              <w:t xml:space="preserve"> </w:t>
            </w:r>
          </w:p>
        </w:tc>
      </w:tr>
      <w:tr w:rsidR="00BA5F0C" w:rsidRPr="00BA5F0C" w:rsidTr="00BA5F0C">
        <w:trPr>
          <w:trHeight w:val="428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1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BA5F0C" w:rsidRPr="00BA5F0C" w:rsidRDefault="00BA5F0C" w:rsidP="00BA5F0C">
            <w:pPr>
              <w:rPr>
                <w:lang w:val="en-US"/>
              </w:rPr>
            </w:pPr>
            <w:proofErr w:type="spellStart"/>
            <w:r w:rsidRPr="00BA5F0C">
              <w:t>Χρώμ</w:t>
            </w:r>
            <w:proofErr w:type="spellEnd"/>
            <w:r w:rsidRPr="00BA5F0C">
              <w:t xml:space="preserve">α </w:t>
            </w:r>
            <w:proofErr w:type="spellStart"/>
            <w:r w:rsidRPr="00BA5F0C">
              <w:t>εκτύ</w:t>
            </w:r>
            <w:proofErr w:type="spellEnd"/>
            <w:r w:rsidRPr="00BA5F0C">
              <w:t>πωσης magenta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 xml:space="preserve"> </w:t>
            </w:r>
          </w:p>
        </w:tc>
      </w:tr>
      <w:tr w:rsidR="00BA5F0C" w:rsidRPr="00BA5F0C" w:rsidTr="00BA5F0C">
        <w:trPr>
          <w:trHeight w:val="567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2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BA5F0C" w:rsidRPr="00BA5F0C" w:rsidRDefault="00BA5F0C" w:rsidP="00BA5F0C">
            <w:r w:rsidRPr="00BA5F0C">
              <w:t>α</w:t>
            </w:r>
            <w:proofErr w:type="spellStart"/>
            <w:r w:rsidRPr="00BA5F0C">
              <w:t>ριθμός</w:t>
            </w:r>
            <w:proofErr w:type="spellEnd"/>
            <w:r w:rsidRPr="00BA5F0C">
              <w:t xml:space="preserve"> </w:t>
            </w:r>
            <w:proofErr w:type="spellStart"/>
            <w:r w:rsidRPr="00BA5F0C">
              <w:t>σελίδων</w:t>
            </w:r>
            <w:proofErr w:type="spellEnd"/>
            <w:r w:rsidRPr="00BA5F0C">
              <w:t xml:space="preserve"> 25500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 xml:space="preserve"> </w:t>
            </w:r>
          </w:p>
        </w:tc>
      </w:tr>
      <w:tr w:rsidR="00BA5F0C" w:rsidRPr="00BA5F0C" w:rsidTr="00BA5F0C">
        <w:trPr>
          <w:trHeight w:val="540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rPr>
                <w:lang w:val="el-GR"/>
              </w:rPr>
              <w:t>3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rPr>
                <w:lang w:val="el-GR"/>
              </w:rPr>
              <w:t>συμβατότητα με τα μοντέλα 6860</w:t>
            </w:r>
            <w:proofErr w:type="spellStart"/>
            <w:r w:rsidRPr="00BA5F0C">
              <w:t>i</w:t>
            </w:r>
            <w:proofErr w:type="spellEnd"/>
            <w:r w:rsidRPr="00BA5F0C">
              <w:rPr>
                <w:lang w:val="el-GR"/>
              </w:rPr>
              <w:t xml:space="preserve"> / 6870</w:t>
            </w:r>
            <w:proofErr w:type="spellStart"/>
            <w:r w:rsidRPr="00BA5F0C">
              <w:t>i</w:t>
            </w:r>
            <w:proofErr w:type="spellEnd"/>
            <w:r w:rsidRPr="00BA5F0C">
              <w:rPr>
                <w:lang w:val="el-GR"/>
              </w:rPr>
              <w:t xml:space="preserve"> / 6880</w:t>
            </w:r>
            <w:proofErr w:type="spellStart"/>
            <w:r w:rsidRPr="00BA5F0C">
              <w:t>i</w:t>
            </w:r>
            <w:proofErr w:type="spellEnd"/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rPr>
                <w:lang w:val="el-GR"/>
              </w:rPr>
              <w:t> 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rPr>
                <w:lang w:val="el-GR"/>
              </w:rPr>
              <w:t> </w:t>
            </w:r>
          </w:p>
        </w:tc>
      </w:tr>
      <w:tr w:rsidR="00BA5F0C" w:rsidRPr="00BA5F0C" w:rsidTr="00BA5F0C">
        <w:trPr>
          <w:trHeight w:val="330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rPr>
                <w:lang w:val="el-GR"/>
              </w:rPr>
              <w:t>4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BA5F0C" w:rsidRPr="00BA5F0C" w:rsidRDefault="00BA5F0C" w:rsidP="00BA5F0C">
            <w:pPr>
              <w:rPr>
                <w:lang w:val="en-US"/>
              </w:rPr>
            </w:pPr>
            <w:r w:rsidRPr="00BA5F0C">
              <w:rPr>
                <w:lang w:val="el-GR"/>
              </w:rPr>
              <w:t>ΠΟΣΟΤΗΤΑ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>
              <w:rPr>
                <w:lang w:val="el-GR"/>
              </w:rPr>
              <w:t>1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rPr>
                <w:lang w:val="el-GR"/>
              </w:rPr>
              <w:t> 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rPr>
                <w:lang w:val="el-GR"/>
              </w:rPr>
              <w:t> </w:t>
            </w:r>
          </w:p>
        </w:tc>
      </w:tr>
      <w:tr w:rsidR="00BA5F0C" w:rsidRPr="00BA5F0C" w:rsidTr="00BA5F0C">
        <w:trPr>
          <w:trHeight w:val="330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</w:p>
        </w:tc>
        <w:tc>
          <w:tcPr>
            <w:tcW w:w="3020" w:type="dxa"/>
            <w:shd w:val="clear" w:color="auto" w:fill="auto"/>
            <w:vAlign w:val="center"/>
          </w:tcPr>
          <w:p w:rsidR="00BA5F0C" w:rsidRPr="00BA5F0C" w:rsidRDefault="00BA5F0C" w:rsidP="00BA5F0C">
            <w:pPr>
              <w:rPr>
                <w:lang w:val="el-GR"/>
              </w:rPr>
            </w:pP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rPr>
                <w:lang w:val="el-GR"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BA5F0C" w:rsidRPr="00BA5F0C" w:rsidRDefault="00BA5F0C" w:rsidP="00BA5F0C">
            <w:pPr>
              <w:rPr>
                <w:lang w:val="el-GR"/>
              </w:rPr>
            </w:pPr>
            <w:r w:rsidRPr="00BA5F0C">
              <w:rPr>
                <w:lang w:val="el-GR"/>
              </w:rPr>
              <w:t xml:space="preserve"> </w:t>
            </w:r>
          </w:p>
        </w:tc>
      </w:tr>
    </w:tbl>
    <w:p w:rsidR="00700BCC" w:rsidRDefault="00700BCC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133ED" w:rsidRPr="0099602C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133ED" w:rsidRPr="006133ED" w:rsidRDefault="004F199D" w:rsidP="00BB77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4F199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4F199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: </w:t>
            </w:r>
            <w:r w:rsidRPr="004F199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ΠΤΠΕ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-28 </w:t>
            </w:r>
            <w:r w:rsidR="006133ED" w:rsidRPr="006133E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6133ED" w:rsidRPr="00ED364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Canon</w:t>
            </w:r>
            <w:r w:rsidR="006133ED" w:rsidRPr="006133E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6133ED" w:rsidRPr="00ED364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C</w:t>
            </w:r>
            <w:r w:rsidR="006133ED" w:rsidRPr="006133E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</w:t>
            </w:r>
            <w:r w:rsidR="006133ED" w:rsidRPr="00ED364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EXV</w:t>
            </w:r>
            <w:r w:rsidR="006133ED" w:rsidRPr="006133E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6133ED" w:rsidRPr="00ED364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  <w:r w:rsidR="006133ED" w:rsidRPr="006133E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6133ED" w:rsidRPr="00ED364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Laser</w:t>
            </w:r>
            <w:r w:rsidR="006133ED" w:rsidRPr="006133E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6133ED" w:rsidRPr="00ED364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="006133ED" w:rsidRPr="006133ED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6133E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κίτρινο</w:t>
            </w:r>
          </w:p>
        </w:tc>
      </w:tr>
      <w:tr w:rsidR="006133ED" w:rsidRPr="008D329F" w:rsidTr="00BB772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6133ED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133ED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133ED" w:rsidRPr="008D329F" w:rsidTr="00BB772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133ED" w:rsidRDefault="006133ED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 xml:space="preserve">πωσης </w:t>
            </w:r>
            <w:proofErr w:type="spellStart"/>
            <w:r>
              <w:rPr>
                <w:color w:val="000000"/>
                <w:szCs w:val="22"/>
              </w:rPr>
              <w:t>κίτρινο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133ED" w:rsidRPr="008D329F" w:rsidTr="00BB772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133ED" w:rsidRDefault="006133ED" w:rsidP="00BB772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25500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133ED" w:rsidRPr="008D329F" w:rsidTr="00BB772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133ED" w:rsidRPr="0099602C" w:rsidRDefault="006133ED" w:rsidP="00BB7723">
            <w:pPr>
              <w:rPr>
                <w:color w:val="000000"/>
                <w:szCs w:val="22"/>
                <w:lang w:val="el-GR"/>
              </w:rPr>
            </w:pPr>
            <w:r w:rsidRPr="0099602C">
              <w:rPr>
                <w:color w:val="000000"/>
                <w:szCs w:val="22"/>
                <w:lang w:val="el-GR"/>
              </w:rPr>
              <w:t>συμβατότητα με τα μοντέλα 6860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99602C">
              <w:rPr>
                <w:color w:val="000000"/>
                <w:szCs w:val="22"/>
                <w:lang w:val="el-GR"/>
              </w:rPr>
              <w:t xml:space="preserve"> / 6870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99602C">
              <w:rPr>
                <w:color w:val="000000"/>
                <w:szCs w:val="22"/>
                <w:lang w:val="el-GR"/>
              </w:rPr>
              <w:t xml:space="preserve"> / 6880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133ED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133ED" w:rsidRDefault="006133ED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 w:rsidRPr="006133ED">
              <w:rPr>
                <w:color w:val="000000"/>
                <w:szCs w:val="22"/>
                <w:lang w:val="el-GR" w:eastAsia="en-US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133ED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133ED" w:rsidRPr="00EE0D42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133ED" w:rsidRPr="008D329F" w:rsidRDefault="006133E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684E68" w:rsidRDefault="00684E68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F199D" w:rsidRPr="006C1482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F199D" w:rsidRPr="0050772B" w:rsidRDefault="004F199D" w:rsidP="00BB77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015C6" w:rsidRPr="0012036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:</w:t>
            </w:r>
            <w:r w:rsidRPr="00ED364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6015C6" w:rsidRPr="006015C6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ΠΤΠΕ-29 </w:t>
            </w:r>
            <w:r w:rsidRPr="0050772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Canon C-EXV Toner Laser </w:t>
            </w:r>
            <w:proofErr w:type="spellStart"/>
            <w:r w:rsidRPr="0050772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Εκτυ</w:t>
            </w:r>
            <w:proofErr w:type="spellEnd"/>
            <w:r w:rsidRPr="0050772B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πωτή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κυανό</w:t>
            </w:r>
          </w:p>
        </w:tc>
      </w:tr>
      <w:tr w:rsidR="004F199D" w:rsidRPr="008D329F" w:rsidTr="00BB772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F199D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F199D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199D" w:rsidRPr="008D329F" w:rsidTr="00BB772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199D" w:rsidRDefault="004F199D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 xml:space="preserve">πωσης </w:t>
            </w:r>
            <w:proofErr w:type="spellStart"/>
            <w:r>
              <w:rPr>
                <w:color w:val="000000"/>
                <w:szCs w:val="22"/>
              </w:rPr>
              <w:t>κυ</w:t>
            </w:r>
            <w:proofErr w:type="spellEnd"/>
            <w:r>
              <w:rPr>
                <w:color w:val="000000"/>
                <w:szCs w:val="22"/>
              </w:rPr>
              <w:t>ανό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199D" w:rsidRPr="008D329F" w:rsidTr="00BB772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199D" w:rsidRDefault="004F199D" w:rsidP="00BB772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25500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199D" w:rsidRPr="008D329F" w:rsidTr="00BB772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199D" w:rsidRPr="0050772B" w:rsidRDefault="004F199D" w:rsidP="00BB7723">
            <w:pPr>
              <w:rPr>
                <w:color w:val="000000"/>
                <w:szCs w:val="22"/>
                <w:lang w:val="el-GR"/>
              </w:rPr>
            </w:pPr>
            <w:r w:rsidRPr="0050772B">
              <w:rPr>
                <w:color w:val="000000"/>
                <w:szCs w:val="22"/>
                <w:lang w:val="el-GR"/>
              </w:rPr>
              <w:t>συμβατότητα με τα μοντέλα 6860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50772B">
              <w:rPr>
                <w:color w:val="000000"/>
                <w:szCs w:val="22"/>
                <w:lang w:val="el-GR"/>
              </w:rPr>
              <w:t xml:space="preserve"> / 6870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50772B">
              <w:rPr>
                <w:color w:val="000000"/>
                <w:szCs w:val="22"/>
                <w:lang w:val="el-GR"/>
              </w:rPr>
              <w:t xml:space="preserve"> / 6880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F199D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199D" w:rsidRDefault="004F199D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 w:rsidRPr="004F199D">
              <w:rPr>
                <w:color w:val="000000"/>
                <w:szCs w:val="22"/>
                <w:lang w:val="el-GR" w:eastAsia="en-US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F199D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199D" w:rsidRPr="00EE0D42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199D" w:rsidRPr="008D329F" w:rsidRDefault="004F199D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F199D" w:rsidRDefault="004F199D"/>
    <w:p w:rsidR="00E107EF" w:rsidRDefault="00E107EF"/>
    <w:p w:rsidR="00FB56A2" w:rsidRDefault="00FB56A2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120364" w:rsidRPr="00120364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120364" w:rsidRPr="00120364" w:rsidRDefault="00120364" w:rsidP="00D3575A">
            <w:r w:rsidRPr="00120364">
              <w:rPr>
                <w:lang w:val="el-GR"/>
              </w:rPr>
              <w:lastRenderedPageBreak/>
              <w:t>ΕΙΔΟΣ</w:t>
            </w:r>
            <w:r w:rsidR="00E107EF" w:rsidRPr="00E107EF">
              <w:t>:</w:t>
            </w:r>
            <w:r w:rsidR="00E107EF">
              <w:t xml:space="preserve"> </w:t>
            </w:r>
            <w:r w:rsidR="00E107EF" w:rsidRPr="00E107EF">
              <w:rPr>
                <w:lang w:val="el-GR"/>
              </w:rPr>
              <w:t>ΠΤΠΕ</w:t>
            </w:r>
            <w:r w:rsidR="00E107EF" w:rsidRPr="00E107EF">
              <w:t>-3</w:t>
            </w:r>
            <w:r w:rsidR="00845F8D">
              <w:t>0</w:t>
            </w:r>
            <w:r w:rsidRPr="00120364">
              <w:t xml:space="preserve"> </w:t>
            </w:r>
            <w:r w:rsidRPr="00120364">
              <w:rPr>
                <w:lang w:val="en-US"/>
              </w:rPr>
              <w:t>Ricoh</w:t>
            </w:r>
            <w:r w:rsidRPr="00120364">
              <w:t xml:space="preserve"> </w:t>
            </w:r>
            <w:r w:rsidRPr="00120364">
              <w:rPr>
                <w:lang w:val="en-US"/>
              </w:rPr>
              <w:t>MP</w:t>
            </w:r>
            <w:r w:rsidRPr="00120364">
              <w:t xml:space="preserve">3554 </w:t>
            </w:r>
            <w:proofErr w:type="spellStart"/>
            <w:r w:rsidRPr="00120364">
              <w:rPr>
                <w:lang w:val="el-GR"/>
              </w:rPr>
              <w:t>Τόνερ</w:t>
            </w:r>
            <w:proofErr w:type="spellEnd"/>
            <w:r w:rsidRPr="00120364">
              <w:t xml:space="preserve"> </w:t>
            </w:r>
            <w:r w:rsidRPr="00120364">
              <w:rPr>
                <w:lang w:val="en-US"/>
              </w:rPr>
              <w:t>Laser</w:t>
            </w:r>
            <w:r w:rsidRPr="00120364">
              <w:t xml:space="preserve"> </w:t>
            </w:r>
            <w:r w:rsidRPr="00120364">
              <w:rPr>
                <w:lang w:val="el-GR"/>
              </w:rPr>
              <w:t>Εκτυπωτή</w:t>
            </w:r>
          </w:p>
        </w:tc>
      </w:tr>
      <w:tr w:rsidR="00120364" w:rsidRPr="00120364" w:rsidTr="00120364">
        <w:trPr>
          <w:trHeight w:val="654"/>
          <w:jc w:val="center"/>
        </w:trPr>
        <w:tc>
          <w:tcPr>
            <w:tcW w:w="1047" w:type="dxa"/>
            <w:shd w:val="clear" w:color="000000" w:fill="FFFF9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Α/Α</w:t>
            </w:r>
          </w:p>
        </w:tc>
        <w:tc>
          <w:tcPr>
            <w:tcW w:w="3020" w:type="dxa"/>
            <w:shd w:val="clear" w:color="000000" w:fill="FFFF9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ΑΝΑΛΥΤΙΚΗ ΠΕΡΙΓΡΑΦΗ ΠΡΟΔΙΑΓΡΑΦΩΝ</w:t>
            </w:r>
          </w:p>
        </w:tc>
        <w:tc>
          <w:tcPr>
            <w:tcW w:w="1146" w:type="dxa"/>
            <w:shd w:val="clear" w:color="000000" w:fill="FFFF9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ΑΠΑΙΤΗΣΗ</w:t>
            </w:r>
          </w:p>
        </w:tc>
        <w:tc>
          <w:tcPr>
            <w:tcW w:w="1232" w:type="dxa"/>
            <w:shd w:val="clear" w:color="000000" w:fill="FFFF9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ΑΠΑΝΤΗΣΗ</w:t>
            </w:r>
          </w:p>
        </w:tc>
        <w:tc>
          <w:tcPr>
            <w:tcW w:w="1467" w:type="dxa"/>
            <w:shd w:val="clear" w:color="000000" w:fill="FFFF9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ΠΑΡΑΠΟΜΠΗ</w:t>
            </w:r>
          </w:p>
        </w:tc>
      </w:tr>
      <w:tr w:rsidR="00120364" w:rsidRPr="00120364" w:rsidTr="00120364">
        <w:trPr>
          <w:trHeight w:val="330"/>
          <w:jc w:val="center"/>
        </w:trPr>
        <w:tc>
          <w:tcPr>
            <w:tcW w:w="1047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(α)</w:t>
            </w:r>
          </w:p>
        </w:tc>
        <w:tc>
          <w:tcPr>
            <w:tcW w:w="3020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(β)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(γ)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(δ)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(ε)</w:t>
            </w:r>
          </w:p>
        </w:tc>
      </w:tr>
      <w:tr w:rsidR="00120364" w:rsidRPr="00120364" w:rsidTr="00120364">
        <w:trPr>
          <w:trHeight w:val="330"/>
          <w:jc w:val="center"/>
        </w:trPr>
        <w:tc>
          <w:tcPr>
            <w:tcW w:w="1047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b/>
                <w:bCs/>
                <w:lang w:val="el-GR"/>
              </w:rPr>
            </w:pPr>
            <w:r w:rsidRPr="00120364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020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b/>
                <w:bCs/>
                <w:lang w:val="el-GR"/>
              </w:rPr>
            </w:pPr>
            <w:proofErr w:type="spellStart"/>
            <w:r w:rsidRPr="00120364">
              <w:rPr>
                <w:b/>
                <w:bCs/>
              </w:rPr>
              <w:t>Γενικά</w:t>
            </w:r>
            <w:proofErr w:type="spellEnd"/>
            <w:r w:rsidRPr="00120364">
              <w:rPr>
                <w:b/>
                <w:bCs/>
              </w:rPr>
              <w:t xml:space="preserve"> Χαρα</w:t>
            </w:r>
            <w:proofErr w:type="spellStart"/>
            <w:r w:rsidRPr="00120364">
              <w:rPr>
                <w:b/>
                <w:bCs/>
              </w:rPr>
              <w:t>κτηριστικά</w:t>
            </w:r>
            <w:proofErr w:type="spellEnd"/>
            <w:r w:rsidRPr="00120364">
              <w:rPr>
                <w:b/>
                <w:bCs/>
              </w:rPr>
              <w:t xml:space="preserve"> 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b/>
                <w:bCs/>
                <w:lang w:val="el-GR"/>
              </w:rPr>
            </w:pPr>
            <w:r w:rsidRPr="00120364">
              <w:rPr>
                <w:b/>
                <w:bCs/>
              </w:rPr>
              <w:t xml:space="preserve"> 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b/>
                <w:bCs/>
                <w:lang w:val="el-GR"/>
              </w:rPr>
            </w:pPr>
            <w:r w:rsidRPr="00120364">
              <w:rPr>
                <w:b/>
                <w:bCs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b/>
                <w:bCs/>
                <w:lang w:val="el-GR"/>
              </w:rPr>
            </w:pPr>
            <w:r w:rsidRPr="00120364">
              <w:rPr>
                <w:b/>
                <w:bCs/>
              </w:rPr>
              <w:t xml:space="preserve"> </w:t>
            </w:r>
          </w:p>
        </w:tc>
      </w:tr>
      <w:tr w:rsidR="00120364" w:rsidRPr="00120364" w:rsidTr="00120364">
        <w:trPr>
          <w:trHeight w:val="428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1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120364" w:rsidRPr="00120364" w:rsidRDefault="00120364" w:rsidP="00120364">
            <w:pPr>
              <w:rPr>
                <w:lang w:val="en-US"/>
              </w:rPr>
            </w:pPr>
            <w:proofErr w:type="spellStart"/>
            <w:r w:rsidRPr="00120364">
              <w:t>Χρώμ</w:t>
            </w:r>
            <w:proofErr w:type="spellEnd"/>
            <w:r w:rsidRPr="00120364">
              <w:t xml:space="preserve">α </w:t>
            </w:r>
            <w:proofErr w:type="spellStart"/>
            <w:r w:rsidRPr="00120364">
              <w:t>εκτύ</w:t>
            </w:r>
            <w:proofErr w:type="spellEnd"/>
            <w:r w:rsidRPr="00120364">
              <w:t>πωσης μα</w:t>
            </w:r>
            <w:proofErr w:type="spellStart"/>
            <w:r w:rsidRPr="00120364">
              <w:t>ύρο</w:t>
            </w:r>
            <w:proofErr w:type="spellEnd"/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 xml:space="preserve"> </w:t>
            </w:r>
          </w:p>
        </w:tc>
      </w:tr>
      <w:tr w:rsidR="00120364" w:rsidRPr="00120364" w:rsidTr="00120364">
        <w:trPr>
          <w:trHeight w:val="567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2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120364" w:rsidRPr="00120364" w:rsidRDefault="00120364" w:rsidP="00120364">
            <w:r w:rsidRPr="00120364">
              <w:t>α</w:t>
            </w:r>
            <w:proofErr w:type="spellStart"/>
            <w:r w:rsidRPr="00120364">
              <w:t>ριθμός</w:t>
            </w:r>
            <w:proofErr w:type="spellEnd"/>
            <w:r w:rsidRPr="00120364">
              <w:t xml:space="preserve"> </w:t>
            </w:r>
            <w:proofErr w:type="spellStart"/>
            <w:r w:rsidRPr="00120364">
              <w:t>σελίδων</w:t>
            </w:r>
            <w:proofErr w:type="spellEnd"/>
            <w:r w:rsidRPr="00120364">
              <w:t xml:space="preserve"> 24000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 xml:space="preserve"> </w:t>
            </w:r>
          </w:p>
        </w:tc>
      </w:tr>
      <w:tr w:rsidR="00120364" w:rsidRPr="00120364" w:rsidTr="00120364">
        <w:trPr>
          <w:trHeight w:val="540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rPr>
                <w:lang w:val="el-GR"/>
              </w:rPr>
              <w:t>3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rPr>
                <w:lang w:val="el-GR"/>
              </w:rPr>
              <w:t xml:space="preserve">συμβατότητα με τα μοντέλα </w:t>
            </w:r>
            <w:r w:rsidRPr="00120364">
              <w:t>MP</w:t>
            </w:r>
            <w:r w:rsidRPr="00120364">
              <w:rPr>
                <w:lang w:val="el-GR"/>
              </w:rPr>
              <w:t xml:space="preserve">3554, </w:t>
            </w:r>
            <w:r w:rsidRPr="00120364">
              <w:t>MP</w:t>
            </w:r>
            <w:r w:rsidRPr="00120364">
              <w:rPr>
                <w:lang w:val="el-GR"/>
              </w:rPr>
              <w:t xml:space="preserve">3055, </w:t>
            </w:r>
            <w:r w:rsidRPr="00120364">
              <w:t>MP</w:t>
            </w:r>
            <w:r w:rsidRPr="00120364">
              <w:rPr>
                <w:lang w:val="el-GR"/>
              </w:rPr>
              <w:t xml:space="preserve">2554, </w:t>
            </w:r>
            <w:r w:rsidRPr="00120364">
              <w:t>MP</w:t>
            </w:r>
            <w:r w:rsidRPr="00120364">
              <w:rPr>
                <w:lang w:val="el-GR"/>
              </w:rPr>
              <w:t>3054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rPr>
                <w:lang w:val="el-GR"/>
              </w:rPr>
              <w:t> 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rPr>
                <w:lang w:val="el-GR"/>
              </w:rPr>
              <w:t> </w:t>
            </w:r>
          </w:p>
        </w:tc>
      </w:tr>
      <w:tr w:rsidR="00120364" w:rsidRPr="00120364" w:rsidTr="00120364">
        <w:trPr>
          <w:trHeight w:val="330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rPr>
                <w:lang w:val="el-GR"/>
              </w:rPr>
              <w:t>4</w:t>
            </w:r>
          </w:p>
        </w:tc>
        <w:tc>
          <w:tcPr>
            <w:tcW w:w="3020" w:type="dxa"/>
            <w:shd w:val="clear" w:color="auto" w:fill="auto"/>
            <w:vAlign w:val="center"/>
          </w:tcPr>
          <w:p w:rsidR="00120364" w:rsidRPr="00120364" w:rsidRDefault="00120364" w:rsidP="00120364">
            <w:pPr>
              <w:rPr>
                <w:lang w:val="en-US"/>
              </w:rPr>
            </w:pPr>
            <w:r w:rsidRPr="00120364">
              <w:rPr>
                <w:lang w:val="el-GR"/>
              </w:rPr>
              <w:t>ΠΟΣΟΤΗΤΑ</w:t>
            </w: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>
              <w:t>5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rPr>
                <w:lang w:val="el-GR"/>
              </w:rPr>
              <w:t> 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rPr>
                <w:lang w:val="el-GR"/>
              </w:rPr>
              <w:t> </w:t>
            </w:r>
          </w:p>
        </w:tc>
      </w:tr>
      <w:tr w:rsidR="00120364" w:rsidRPr="00120364" w:rsidTr="00120364">
        <w:trPr>
          <w:trHeight w:val="330"/>
          <w:jc w:val="center"/>
        </w:trPr>
        <w:tc>
          <w:tcPr>
            <w:tcW w:w="1047" w:type="dxa"/>
            <w:shd w:val="clear" w:color="auto" w:fill="auto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</w:p>
        </w:tc>
        <w:tc>
          <w:tcPr>
            <w:tcW w:w="3020" w:type="dxa"/>
            <w:shd w:val="clear" w:color="auto" w:fill="auto"/>
            <w:vAlign w:val="center"/>
          </w:tcPr>
          <w:p w:rsidR="00120364" w:rsidRPr="00120364" w:rsidRDefault="00120364" w:rsidP="00120364">
            <w:pPr>
              <w:rPr>
                <w:lang w:val="el-GR"/>
              </w:rPr>
            </w:pP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:rsidR="00120364" w:rsidRPr="00120364" w:rsidRDefault="00120364" w:rsidP="00120364">
            <w:pPr>
              <w:rPr>
                <w:lang w:val="en-US"/>
              </w:rPr>
            </w:pP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rPr>
                <w:lang w:val="el-GR"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120364" w:rsidRPr="00120364" w:rsidRDefault="00120364" w:rsidP="00120364">
            <w:pPr>
              <w:rPr>
                <w:lang w:val="el-GR"/>
              </w:rPr>
            </w:pPr>
            <w:r w:rsidRPr="00120364">
              <w:rPr>
                <w:lang w:val="el-GR"/>
              </w:rPr>
              <w:t xml:space="preserve"> </w:t>
            </w:r>
          </w:p>
        </w:tc>
      </w:tr>
    </w:tbl>
    <w:p w:rsidR="00120364" w:rsidRDefault="00120364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55971" w:rsidRPr="00C7663B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55971" w:rsidRPr="00655971" w:rsidRDefault="00655971" w:rsidP="00E23E45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65597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65597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65597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ΠΤΠΕ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-3</w:t>
            </w:r>
            <w:r w:rsidR="00E23E45" w:rsidRPr="00E23E4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1</w:t>
            </w:r>
            <w:r w:rsidRPr="00655971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 </w:t>
            </w:r>
            <w:r w:rsidR="00D3575A" w:rsidRPr="00D3575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Canon C-EXV49 Toner Laser </w:t>
            </w:r>
            <w:proofErr w:type="spellStart"/>
            <w:r w:rsidR="00D3575A" w:rsidRPr="00D3575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εκτυ</w:t>
            </w:r>
            <w:proofErr w:type="spellEnd"/>
            <w:r w:rsidR="00D3575A" w:rsidRPr="00D3575A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πωτή</w:t>
            </w:r>
          </w:p>
        </w:tc>
      </w:tr>
      <w:tr w:rsidR="00655971" w:rsidRPr="008D329F" w:rsidTr="00BB772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655971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55971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55971" w:rsidRPr="008D329F" w:rsidTr="00BB772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5971" w:rsidRDefault="00655971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 μα</w:t>
            </w:r>
            <w:proofErr w:type="spellStart"/>
            <w:r>
              <w:rPr>
                <w:color w:val="000000"/>
                <w:szCs w:val="22"/>
              </w:rPr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55971" w:rsidRPr="008D329F" w:rsidTr="00BB772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5971" w:rsidRDefault="00655971" w:rsidP="00BB772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36000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55971" w:rsidRPr="008D329F" w:rsidTr="00BB772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5971" w:rsidRPr="00C7663B" w:rsidRDefault="00655971" w:rsidP="00BB7723">
            <w:pPr>
              <w:rPr>
                <w:color w:val="000000"/>
                <w:szCs w:val="22"/>
                <w:lang w:val="el-GR"/>
              </w:rPr>
            </w:pPr>
            <w:r w:rsidRPr="00C7663B">
              <w:rPr>
                <w:color w:val="000000"/>
                <w:szCs w:val="22"/>
                <w:lang w:val="el-GR"/>
              </w:rPr>
              <w:t xml:space="preserve">συμβατότητα με τα μοντέλα </w:t>
            </w:r>
            <w:r>
              <w:rPr>
                <w:color w:val="000000"/>
                <w:szCs w:val="22"/>
              </w:rPr>
              <w:t>C</w:t>
            </w:r>
            <w:r w:rsidRPr="00C7663B">
              <w:rPr>
                <w:color w:val="000000"/>
                <w:szCs w:val="22"/>
                <w:lang w:val="el-GR"/>
              </w:rPr>
              <w:t>3300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C7663B">
              <w:rPr>
                <w:color w:val="000000"/>
                <w:szCs w:val="22"/>
                <w:lang w:val="el-GR"/>
              </w:rPr>
              <w:t>, 3320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C7663B">
              <w:rPr>
                <w:color w:val="000000"/>
                <w:szCs w:val="22"/>
                <w:lang w:val="el-GR"/>
              </w:rPr>
              <w:t>, 3325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55971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5971" w:rsidRDefault="00655971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 w:rsidRPr="00655971">
              <w:rPr>
                <w:color w:val="000000"/>
                <w:szCs w:val="22"/>
                <w:lang w:val="el-GR" w:eastAsia="en-US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55971" w:rsidRPr="008D329F" w:rsidRDefault="00655971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</w:tbl>
    <w:p w:rsidR="00E107EF" w:rsidRDefault="00E107EF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6B4EA8" w:rsidRPr="00C7663B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B4EA8" w:rsidRPr="000A68C5" w:rsidRDefault="006B4EA8" w:rsidP="00BB77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ΠΤΠΕ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-3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Canon C-EXV49 Toner Laser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magenta</w:t>
            </w:r>
          </w:p>
        </w:tc>
      </w:tr>
      <w:tr w:rsidR="006B4EA8" w:rsidRPr="008D329F" w:rsidTr="00BB772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6B4EA8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6B4EA8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B4EA8" w:rsidRPr="008D329F" w:rsidTr="00BB772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B4EA8" w:rsidRDefault="006B4EA8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 magenta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B4EA8" w:rsidRPr="008D329F" w:rsidTr="00BB772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B4EA8" w:rsidRDefault="006B4EA8" w:rsidP="00BB772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19000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6B4EA8" w:rsidRPr="008D329F" w:rsidTr="00BB772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B4EA8" w:rsidRPr="005134FE" w:rsidRDefault="006B4EA8" w:rsidP="00BB7723">
            <w:pPr>
              <w:rPr>
                <w:color w:val="000000"/>
                <w:szCs w:val="22"/>
                <w:lang w:val="el-GR"/>
              </w:rPr>
            </w:pPr>
            <w:r w:rsidRPr="005134FE">
              <w:rPr>
                <w:color w:val="000000"/>
                <w:szCs w:val="22"/>
                <w:lang w:val="el-GR"/>
              </w:rPr>
              <w:t xml:space="preserve">συμβατότητα με τα μοντέλα </w:t>
            </w:r>
            <w:r>
              <w:rPr>
                <w:color w:val="000000"/>
                <w:szCs w:val="22"/>
              </w:rPr>
              <w:t>C</w:t>
            </w:r>
            <w:r w:rsidRPr="005134FE">
              <w:rPr>
                <w:color w:val="000000"/>
                <w:szCs w:val="22"/>
                <w:lang w:val="el-GR"/>
              </w:rPr>
              <w:t>3300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5134FE">
              <w:rPr>
                <w:color w:val="000000"/>
                <w:szCs w:val="22"/>
                <w:lang w:val="el-GR"/>
              </w:rPr>
              <w:t>, 3320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5134FE">
              <w:rPr>
                <w:color w:val="000000"/>
                <w:szCs w:val="22"/>
                <w:lang w:val="el-GR"/>
              </w:rPr>
              <w:t>, 3325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B4EA8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B4EA8" w:rsidRDefault="006B4EA8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 w:rsidRPr="006B4EA8">
              <w:rPr>
                <w:color w:val="000000"/>
                <w:szCs w:val="22"/>
                <w:lang w:val="el-GR" w:eastAsia="en-US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6B4EA8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B4EA8" w:rsidRPr="00BE20B4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B4EA8" w:rsidRPr="008D329F" w:rsidRDefault="006B4EA8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296A45" w:rsidRPr="001D47F1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296A45" w:rsidRPr="00296A45" w:rsidRDefault="00296A45" w:rsidP="00BB77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ΕΙΔΟΣ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ΠΤΠΕ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-3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3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296A4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Canon</w:t>
            </w:r>
            <w:r w:rsidRPr="00296A4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C</w:t>
            </w:r>
            <w:r w:rsidRPr="00296A4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EXV</w:t>
            </w:r>
            <w:r w:rsidRPr="00296A4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49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Toner</w:t>
            </w:r>
            <w:r w:rsidRPr="00296A4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Laser</w:t>
            </w:r>
            <w:r w:rsidRPr="00296A4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296A4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κίτρινο</w:t>
            </w:r>
          </w:p>
        </w:tc>
      </w:tr>
      <w:tr w:rsidR="00296A45" w:rsidRPr="008D329F" w:rsidTr="00BB772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296A45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296A45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96A45" w:rsidRPr="008D329F" w:rsidTr="00BB772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96A45" w:rsidRDefault="00296A45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 xml:space="preserve">πωσης </w:t>
            </w:r>
            <w:proofErr w:type="spellStart"/>
            <w:r>
              <w:rPr>
                <w:color w:val="000000"/>
                <w:szCs w:val="22"/>
              </w:rPr>
              <w:t>κίτρινο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96A45" w:rsidRPr="008D329F" w:rsidTr="00BB772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96A45" w:rsidRDefault="00296A45" w:rsidP="00BB772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19000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96A45" w:rsidRPr="008D329F" w:rsidTr="00BB772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96A45" w:rsidRPr="001D47F1" w:rsidRDefault="00296A45" w:rsidP="00BB7723">
            <w:pPr>
              <w:rPr>
                <w:color w:val="000000"/>
                <w:szCs w:val="22"/>
                <w:lang w:val="el-GR"/>
              </w:rPr>
            </w:pPr>
            <w:r w:rsidRPr="001D47F1">
              <w:rPr>
                <w:color w:val="000000"/>
                <w:szCs w:val="22"/>
                <w:lang w:val="el-GR"/>
              </w:rPr>
              <w:t xml:space="preserve">συμβατότητα με τα μοντέλα </w:t>
            </w:r>
            <w:r>
              <w:rPr>
                <w:color w:val="000000"/>
                <w:szCs w:val="22"/>
              </w:rPr>
              <w:t>C</w:t>
            </w:r>
            <w:r w:rsidRPr="001D47F1">
              <w:rPr>
                <w:color w:val="000000"/>
                <w:szCs w:val="22"/>
                <w:lang w:val="el-GR"/>
              </w:rPr>
              <w:t>3300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1D47F1">
              <w:rPr>
                <w:color w:val="000000"/>
                <w:szCs w:val="22"/>
                <w:lang w:val="el-GR"/>
              </w:rPr>
              <w:t>, 3320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1D47F1">
              <w:rPr>
                <w:color w:val="000000"/>
                <w:szCs w:val="22"/>
                <w:lang w:val="el-GR"/>
              </w:rPr>
              <w:t>, 3325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96A45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96A45" w:rsidRDefault="00296A45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 w:rsidRPr="00296A45">
              <w:rPr>
                <w:color w:val="000000"/>
                <w:szCs w:val="22"/>
                <w:lang w:val="el-GR" w:eastAsia="en-US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96A45" w:rsidRPr="008D329F" w:rsidRDefault="00296A45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</w:tbl>
    <w:p w:rsidR="00FB56A2" w:rsidRDefault="00FB56A2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A1989" w:rsidRPr="00C7663B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A1989" w:rsidRPr="00BE20B4" w:rsidRDefault="00DA1989" w:rsidP="00BB77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ΠΤΠΕ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-3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4</w:t>
            </w:r>
            <w:r w:rsidRPr="006B4EA8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296A45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Canon C-EXV49 Toner Laser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BE20B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κυανό</w:t>
            </w:r>
          </w:p>
        </w:tc>
      </w:tr>
      <w:tr w:rsidR="00DA1989" w:rsidRPr="008D329F" w:rsidTr="00BB772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A1989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A1989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A1989" w:rsidRPr="008D329F" w:rsidTr="00BB772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A1989" w:rsidRDefault="00DA1989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 xml:space="preserve">πωσης </w:t>
            </w:r>
            <w:proofErr w:type="spellStart"/>
            <w:r>
              <w:rPr>
                <w:color w:val="000000"/>
                <w:szCs w:val="22"/>
              </w:rPr>
              <w:t>κυ</w:t>
            </w:r>
            <w:proofErr w:type="spellEnd"/>
            <w:r>
              <w:rPr>
                <w:color w:val="000000"/>
                <w:szCs w:val="22"/>
              </w:rPr>
              <w:t>ανό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A1989" w:rsidRPr="008D329F" w:rsidTr="00BB772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A1989" w:rsidRDefault="00DA1989" w:rsidP="00BB772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19000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A1989" w:rsidRPr="008D329F" w:rsidTr="00BB772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A1989" w:rsidRPr="00BE20B4" w:rsidRDefault="00DA1989" w:rsidP="00BB7723">
            <w:pPr>
              <w:rPr>
                <w:color w:val="000000"/>
                <w:szCs w:val="22"/>
                <w:lang w:val="el-GR"/>
              </w:rPr>
            </w:pPr>
            <w:r w:rsidRPr="00BE20B4">
              <w:rPr>
                <w:color w:val="000000"/>
                <w:szCs w:val="22"/>
                <w:lang w:val="el-GR"/>
              </w:rPr>
              <w:t xml:space="preserve">συμβατότητα με τα μοντέλα </w:t>
            </w:r>
            <w:r>
              <w:rPr>
                <w:color w:val="000000"/>
                <w:szCs w:val="22"/>
              </w:rPr>
              <w:t>C</w:t>
            </w:r>
            <w:r w:rsidRPr="00BE20B4">
              <w:rPr>
                <w:color w:val="000000"/>
                <w:szCs w:val="22"/>
                <w:lang w:val="el-GR"/>
              </w:rPr>
              <w:t>3300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BE20B4">
              <w:rPr>
                <w:color w:val="000000"/>
                <w:szCs w:val="22"/>
                <w:lang w:val="el-GR"/>
              </w:rPr>
              <w:t>, 3320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  <w:r w:rsidRPr="00BE20B4">
              <w:rPr>
                <w:color w:val="000000"/>
                <w:szCs w:val="22"/>
                <w:lang w:val="el-GR"/>
              </w:rPr>
              <w:t>, 3325</w:t>
            </w:r>
            <w:proofErr w:type="spellStart"/>
            <w:r>
              <w:rPr>
                <w:color w:val="000000"/>
                <w:szCs w:val="22"/>
              </w:rPr>
              <w:t>i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A1989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A1989" w:rsidRDefault="00DA1989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 w:rsidRPr="00DA1989">
              <w:rPr>
                <w:color w:val="000000"/>
                <w:szCs w:val="22"/>
                <w:lang w:val="el-GR" w:eastAsia="en-US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DA1989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A1989" w:rsidRPr="00BE20B4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A1989" w:rsidRPr="008D329F" w:rsidRDefault="00DA1989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DA1989" w:rsidRDefault="00DA198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F7A9A" w:rsidRPr="00DF41E7" w:rsidTr="00BB772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4F7A9A" w:rsidRPr="00DF41E7" w:rsidRDefault="00620A46" w:rsidP="00BB7723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620A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620A4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620A4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ΠΤΠΕ</w:t>
            </w:r>
            <w:r w:rsidRPr="00620A4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-3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5</w:t>
            </w:r>
            <w:r w:rsidRPr="00620A4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620A46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620A46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620A46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4F7A9A" w:rsidRPr="00DF41E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HP 80A Toner Laser </w:t>
            </w:r>
            <w:proofErr w:type="spellStart"/>
            <w:r w:rsidR="004F7A9A" w:rsidRPr="00DF41E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Εκτυ</w:t>
            </w:r>
            <w:proofErr w:type="spellEnd"/>
            <w:r w:rsidR="004F7A9A" w:rsidRPr="00DF41E7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πωτή</w:t>
            </w:r>
          </w:p>
        </w:tc>
      </w:tr>
      <w:tr w:rsidR="004F7A9A" w:rsidRPr="008D329F" w:rsidTr="00BB772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F7A9A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F7A9A" w:rsidRPr="008D329F" w:rsidTr="00BB772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7A9A" w:rsidRPr="008D329F" w:rsidTr="00BB772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7A9A" w:rsidRDefault="004F7A9A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proofErr w:type="spellStart"/>
            <w:r>
              <w:rPr>
                <w:color w:val="000000"/>
                <w:szCs w:val="22"/>
              </w:rPr>
              <w:t>Χρώμ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 μα</w:t>
            </w:r>
            <w:proofErr w:type="spellStart"/>
            <w:r>
              <w:rPr>
                <w:color w:val="000000"/>
                <w:szCs w:val="22"/>
              </w:rPr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7A9A" w:rsidRPr="008D329F" w:rsidTr="00BB772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7A9A" w:rsidRDefault="004F7A9A" w:rsidP="00BB7723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α</w:t>
            </w:r>
            <w:proofErr w:type="spellStart"/>
            <w:r>
              <w:rPr>
                <w:color w:val="000000"/>
                <w:szCs w:val="22"/>
              </w:rPr>
              <w:t>ριθμός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σελίδων</w:t>
            </w:r>
            <w:proofErr w:type="spellEnd"/>
            <w:r>
              <w:rPr>
                <w:color w:val="000000"/>
                <w:szCs w:val="22"/>
              </w:rPr>
              <w:t xml:space="preserve"> 2700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F7A9A" w:rsidRPr="008D329F" w:rsidTr="00BB772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7A9A" w:rsidRPr="00097751" w:rsidRDefault="004F7A9A" w:rsidP="00BB7723">
            <w:pPr>
              <w:rPr>
                <w:color w:val="000000"/>
                <w:szCs w:val="22"/>
                <w:lang w:val="el-GR"/>
              </w:rPr>
            </w:pPr>
            <w:r w:rsidRPr="00097751">
              <w:rPr>
                <w:color w:val="000000"/>
                <w:szCs w:val="22"/>
                <w:lang w:val="el-GR"/>
              </w:rPr>
              <w:t xml:space="preserve">συμβατότητα με τα μοντέλα </w:t>
            </w:r>
            <w:r>
              <w:rPr>
                <w:color w:val="000000"/>
                <w:szCs w:val="22"/>
              </w:rPr>
              <w:t>LaserJet</w:t>
            </w:r>
            <w:r w:rsidRPr="00097751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Pro</w:t>
            </w:r>
            <w:r w:rsidRPr="00097751">
              <w:rPr>
                <w:color w:val="000000"/>
                <w:szCs w:val="22"/>
                <w:lang w:val="el-GR"/>
              </w:rPr>
              <w:t xml:space="preserve"> 400, </w:t>
            </w:r>
            <w:r>
              <w:rPr>
                <w:color w:val="000000"/>
                <w:szCs w:val="22"/>
              </w:rPr>
              <w:t>M</w:t>
            </w:r>
            <w:r w:rsidRPr="00097751">
              <w:rPr>
                <w:color w:val="000000"/>
                <w:szCs w:val="22"/>
                <w:lang w:val="el-GR"/>
              </w:rPr>
              <w:t xml:space="preserve">401 </w:t>
            </w:r>
            <w:r>
              <w:rPr>
                <w:color w:val="000000"/>
                <w:szCs w:val="22"/>
              </w:rPr>
              <w:t>A</w:t>
            </w:r>
            <w:r w:rsidRPr="00097751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M</w:t>
            </w:r>
            <w:r w:rsidRPr="00097751">
              <w:rPr>
                <w:color w:val="000000"/>
                <w:szCs w:val="22"/>
                <w:lang w:val="el-GR"/>
              </w:rPr>
              <w:t xml:space="preserve">401 </w:t>
            </w:r>
            <w:r>
              <w:rPr>
                <w:color w:val="000000"/>
                <w:szCs w:val="22"/>
              </w:rPr>
              <w:t>D</w:t>
            </w:r>
            <w:r w:rsidRPr="00097751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M</w:t>
            </w:r>
            <w:r w:rsidRPr="00097751">
              <w:rPr>
                <w:color w:val="000000"/>
                <w:szCs w:val="22"/>
                <w:lang w:val="el-GR"/>
              </w:rPr>
              <w:t xml:space="preserve">401 </w:t>
            </w:r>
            <w:r>
              <w:rPr>
                <w:color w:val="000000"/>
                <w:szCs w:val="22"/>
              </w:rPr>
              <w:t>DN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F7A9A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F7A9A" w:rsidRDefault="004F7A9A" w:rsidP="00BB7723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 w:rsidRPr="004F7A9A">
              <w:rPr>
                <w:color w:val="000000"/>
                <w:szCs w:val="22"/>
                <w:lang w:val="el-GR" w:eastAsia="en-US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4F7A9A" w:rsidRPr="008D329F" w:rsidTr="00BB772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4F7A9A" w:rsidRPr="00DF41E7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4F7A9A" w:rsidRPr="008D329F" w:rsidRDefault="004F7A9A" w:rsidP="00BB7723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4F7A9A" w:rsidRDefault="004F7A9A"/>
    <w:p w:rsidR="00F35A52" w:rsidRDefault="00F35A52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F35A52" w:rsidRPr="00F35A52" w:rsidTr="00F35A52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35A52" w:rsidRPr="00F35A52" w:rsidRDefault="00F35A52" w:rsidP="00F35A52">
            <w:pPr>
              <w:rPr>
                <w:lang w:val="en-US"/>
              </w:rPr>
            </w:pPr>
            <w:r w:rsidRPr="00F35A52">
              <w:rPr>
                <w:lang w:val="el-GR"/>
              </w:rPr>
              <w:t>ΕΙΔΟΣ</w:t>
            </w:r>
            <w:r w:rsidRPr="00F35A52">
              <w:t xml:space="preserve">: </w:t>
            </w:r>
            <w:r w:rsidRPr="00F35A52">
              <w:rPr>
                <w:lang w:val="el-GR"/>
              </w:rPr>
              <w:t>ΠΤΠΕ</w:t>
            </w:r>
            <w:r w:rsidRPr="00F35A52">
              <w:t>-3</w:t>
            </w:r>
            <w:r w:rsidRPr="00F35A52">
              <w:rPr>
                <w:lang w:val="en-US"/>
              </w:rPr>
              <w:t>6</w:t>
            </w:r>
            <w:r w:rsidRPr="00F35A52">
              <w:t xml:space="preserve"> </w:t>
            </w:r>
            <w:r w:rsidRPr="00F35A52">
              <w:rPr>
                <w:lang w:val="en-US"/>
              </w:rPr>
              <w:t xml:space="preserve"> </w:t>
            </w:r>
            <w:r w:rsidRPr="00F35A52">
              <w:t xml:space="preserve"> </w:t>
            </w:r>
            <w:r w:rsidRPr="00F35A52">
              <w:rPr>
                <w:lang w:val="en-US"/>
              </w:rPr>
              <w:t xml:space="preserve">  HP 80A Toner Laser </w:t>
            </w:r>
            <w:proofErr w:type="spellStart"/>
            <w:r w:rsidRPr="00F35A52">
              <w:rPr>
                <w:lang w:val="en-US"/>
              </w:rPr>
              <w:t>Εκτυ</w:t>
            </w:r>
            <w:proofErr w:type="spellEnd"/>
            <w:r w:rsidRPr="00F35A52">
              <w:rPr>
                <w:lang w:val="en-US"/>
              </w:rPr>
              <w:t>πωτή</w:t>
            </w:r>
          </w:p>
        </w:tc>
      </w:tr>
      <w:tr w:rsidR="00F35A52" w:rsidRPr="00F35A52" w:rsidTr="00F35A52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ΠΑΡΑΠΟΜΠΗ</w:t>
            </w:r>
          </w:p>
        </w:tc>
      </w:tr>
      <w:tr w:rsidR="00F35A52" w:rsidRPr="00F35A52" w:rsidTr="00F35A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(ε)</w:t>
            </w:r>
          </w:p>
        </w:tc>
      </w:tr>
      <w:tr w:rsidR="00F35A52" w:rsidRPr="00F35A52" w:rsidTr="00F35A52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b/>
                <w:bCs/>
                <w:lang w:val="el-GR"/>
              </w:rPr>
            </w:pPr>
            <w:r w:rsidRPr="00F35A52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b/>
                <w:bCs/>
                <w:lang w:val="el-GR"/>
              </w:rPr>
            </w:pPr>
            <w:proofErr w:type="spellStart"/>
            <w:r w:rsidRPr="00F35A52">
              <w:rPr>
                <w:b/>
                <w:bCs/>
              </w:rPr>
              <w:t>Γενικά</w:t>
            </w:r>
            <w:proofErr w:type="spellEnd"/>
            <w:r w:rsidRPr="00F35A52">
              <w:rPr>
                <w:b/>
                <w:bCs/>
              </w:rPr>
              <w:t xml:space="preserve"> Χαρα</w:t>
            </w:r>
            <w:proofErr w:type="spellStart"/>
            <w:r w:rsidRPr="00F35A52">
              <w:rPr>
                <w:b/>
                <w:bCs/>
              </w:rPr>
              <w:t>κτηριστικά</w:t>
            </w:r>
            <w:proofErr w:type="spellEnd"/>
            <w:r w:rsidRPr="00F35A52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b/>
                <w:bCs/>
                <w:lang w:val="el-GR"/>
              </w:rPr>
            </w:pPr>
            <w:r w:rsidRPr="00F35A52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b/>
                <w:bCs/>
                <w:lang w:val="el-GR"/>
              </w:rPr>
            </w:pPr>
            <w:r w:rsidRPr="00F35A52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b/>
                <w:bCs/>
                <w:lang w:val="el-GR"/>
              </w:rPr>
            </w:pPr>
            <w:r w:rsidRPr="00F35A52">
              <w:rPr>
                <w:b/>
                <w:bCs/>
              </w:rPr>
              <w:t xml:space="preserve"> </w:t>
            </w:r>
          </w:p>
        </w:tc>
      </w:tr>
      <w:tr w:rsidR="00F35A52" w:rsidRPr="00F35A52" w:rsidTr="00F35A52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35A52" w:rsidRPr="00F35A52" w:rsidRDefault="00F35A52" w:rsidP="00F35A52">
            <w:pPr>
              <w:rPr>
                <w:lang w:val="en-US"/>
              </w:rPr>
            </w:pPr>
            <w:proofErr w:type="spellStart"/>
            <w:r w:rsidRPr="00F35A52">
              <w:t>Χρώμ</w:t>
            </w:r>
            <w:proofErr w:type="spellEnd"/>
            <w:r w:rsidRPr="00F35A52">
              <w:t xml:space="preserve">α </w:t>
            </w:r>
            <w:proofErr w:type="spellStart"/>
            <w:r w:rsidRPr="00F35A52">
              <w:t>εκτύ</w:t>
            </w:r>
            <w:proofErr w:type="spellEnd"/>
            <w:r w:rsidRPr="00F35A52">
              <w:t>πωσης μα</w:t>
            </w:r>
            <w:proofErr w:type="spellStart"/>
            <w:r w:rsidRPr="00F35A52">
              <w:t>ύρο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 xml:space="preserve"> </w:t>
            </w:r>
          </w:p>
        </w:tc>
      </w:tr>
      <w:tr w:rsidR="00F35A52" w:rsidRPr="00F35A52" w:rsidTr="00F35A52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35A52" w:rsidRPr="00F35A52" w:rsidRDefault="00F35A52" w:rsidP="00F35A52">
            <w:r w:rsidRPr="00F35A52">
              <w:t>α</w:t>
            </w:r>
            <w:proofErr w:type="spellStart"/>
            <w:r w:rsidRPr="00F35A52">
              <w:t>ριθμός</w:t>
            </w:r>
            <w:proofErr w:type="spellEnd"/>
            <w:r w:rsidRPr="00F35A52">
              <w:t xml:space="preserve"> </w:t>
            </w:r>
            <w:proofErr w:type="spellStart"/>
            <w:r w:rsidRPr="00F35A52">
              <w:t>σελίδων</w:t>
            </w:r>
            <w:proofErr w:type="spellEnd"/>
            <w:r w:rsidRPr="00F35A52">
              <w:t xml:space="preserve"> 2700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 xml:space="preserve"> </w:t>
            </w:r>
          </w:p>
        </w:tc>
      </w:tr>
      <w:tr w:rsidR="00F35A52" w:rsidRPr="00F35A52" w:rsidTr="00F35A52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rPr>
                <w:lang w:val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rPr>
                <w:lang w:val="el-GR"/>
              </w:rPr>
              <w:t xml:space="preserve">συμβατότητα με τα μοντέλα </w:t>
            </w:r>
            <w:r w:rsidRPr="00F35A52">
              <w:t>LaserJet</w:t>
            </w:r>
            <w:r w:rsidRPr="00F35A52">
              <w:rPr>
                <w:lang w:val="el-GR"/>
              </w:rPr>
              <w:t xml:space="preserve"> </w:t>
            </w:r>
            <w:r w:rsidRPr="00F35A52">
              <w:t>Pro</w:t>
            </w:r>
            <w:r w:rsidRPr="00F35A52">
              <w:rPr>
                <w:lang w:val="el-GR"/>
              </w:rPr>
              <w:t xml:space="preserve"> 400, </w:t>
            </w:r>
            <w:r w:rsidRPr="00F35A52">
              <w:t>M</w:t>
            </w:r>
            <w:r w:rsidRPr="00F35A52">
              <w:rPr>
                <w:lang w:val="el-GR"/>
              </w:rPr>
              <w:t xml:space="preserve">401 </w:t>
            </w:r>
            <w:r w:rsidRPr="00F35A52">
              <w:t>A</w:t>
            </w:r>
            <w:r w:rsidRPr="00F35A52">
              <w:rPr>
                <w:lang w:val="el-GR"/>
              </w:rPr>
              <w:t xml:space="preserve">, </w:t>
            </w:r>
            <w:r w:rsidRPr="00F35A52">
              <w:t>M</w:t>
            </w:r>
            <w:r w:rsidRPr="00F35A52">
              <w:rPr>
                <w:lang w:val="el-GR"/>
              </w:rPr>
              <w:t xml:space="preserve">401 </w:t>
            </w:r>
            <w:r w:rsidRPr="00F35A52">
              <w:t>D</w:t>
            </w:r>
            <w:r w:rsidRPr="00F35A52">
              <w:rPr>
                <w:lang w:val="el-GR"/>
              </w:rPr>
              <w:t xml:space="preserve">, </w:t>
            </w:r>
            <w:r w:rsidRPr="00F35A52">
              <w:t>M</w:t>
            </w:r>
            <w:r w:rsidRPr="00F35A52">
              <w:rPr>
                <w:lang w:val="el-GR"/>
              </w:rPr>
              <w:t xml:space="preserve">401 </w:t>
            </w:r>
            <w:r w:rsidRPr="00F35A52">
              <w:t>DN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rPr>
                <w:lang w:val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rPr>
                <w:lang w:val="el-GR"/>
              </w:rPr>
              <w:t> </w:t>
            </w:r>
          </w:p>
        </w:tc>
      </w:tr>
      <w:tr w:rsidR="00F35A52" w:rsidRPr="00F35A52" w:rsidTr="00F35A5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rPr>
                <w:lang w:val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35A52" w:rsidRPr="00F35A52" w:rsidRDefault="00F35A52" w:rsidP="00F35A52">
            <w:pPr>
              <w:rPr>
                <w:lang w:val="en-US"/>
              </w:rPr>
            </w:pPr>
            <w:r w:rsidRPr="00F35A52">
              <w:rPr>
                <w:lang w:val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rPr>
                <w:lang w:val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rPr>
                <w:lang w:val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rPr>
                <w:lang w:val="el-GR"/>
              </w:rPr>
              <w:t> </w:t>
            </w:r>
          </w:p>
        </w:tc>
      </w:tr>
      <w:tr w:rsidR="00F35A52" w:rsidRPr="00F35A52" w:rsidTr="00F35A52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35A52" w:rsidRPr="00F35A52" w:rsidRDefault="00F35A52" w:rsidP="00F35A52">
            <w:pPr>
              <w:rPr>
                <w:lang w:val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35A52" w:rsidRPr="00F35A52" w:rsidRDefault="00F35A52" w:rsidP="00F35A52">
            <w:pPr>
              <w:rPr>
                <w:lang w:val="el-GR"/>
              </w:rPr>
            </w:pPr>
            <w:r w:rsidRPr="00F35A52">
              <w:rPr>
                <w:lang w:val="el-GR"/>
              </w:rPr>
              <w:t xml:space="preserve"> </w:t>
            </w:r>
          </w:p>
        </w:tc>
      </w:tr>
    </w:tbl>
    <w:p w:rsidR="00F35A52" w:rsidRDefault="00F35A52"/>
    <w:sectPr w:rsidR="00F35A5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78C"/>
    <w:rsid w:val="00120364"/>
    <w:rsid w:val="001A678C"/>
    <w:rsid w:val="0028568B"/>
    <w:rsid w:val="00296A45"/>
    <w:rsid w:val="00380598"/>
    <w:rsid w:val="00386E33"/>
    <w:rsid w:val="00392D32"/>
    <w:rsid w:val="0049678E"/>
    <w:rsid w:val="004F199D"/>
    <w:rsid w:val="004F7A9A"/>
    <w:rsid w:val="005C02C4"/>
    <w:rsid w:val="005F039E"/>
    <w:rsid w:val="006015C6"/>
    <w:rsid w:val="006133ED"/>
    <w:rsid w:val="00620A46"/>
    <w:rsid w:val="00655971"/>
    <w:rsid w:val="00684E68"/>
    <w:rsid w:val="006B4EA8"/>
    <w:rsid w:val="006D5103"/>
    <w:rsid w:val="00700BCC"/>
    <w:rsid w:val="00845F8D"/>
    <w:rsid w:val="00A67C67"/>
    <w:rsid w:val="00AA10B7"/>
    <w:rsid w:val="00B913A8"/>
    <w:rsid w:val="00BA5F0C"/>
    <w:rsid w:val="00C11595"/>
    <w:rsid w:val="00C44AB7"/>
    <w:rsid w:val="00D219AA"/>
    <w:rsid w:val="00D3575A"/>
    <w:rsid w:val="00DA1989"/>
    <w:rsid w:val="00E107EF"/>
    <w:rsid w:val="00E23E45"/>
    <w:rsid w:val="00F35A52"/>
    <w:rsid w:val="00FB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A522FA-F5DB-4702-8071-4F11CFA99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E33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4C58DB2A</Template>
  <TotalTime>1</TotalTime>
  <Pages>6</Pages>
  <Words>780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CHATZIGIANNIS KONSTANTINOS</cp:lastModifiedBy>
  <cp:revision>2</cp:revision>
  <dcterms:created xsi:type="dcterms:W3CDTF">2025-11-20T09:18:00Z</dcterms:created>
  <dcterms:modified xsi:type="dcterms:W3CDTF">2025-11-20T09:18:00Z</dcterms:modified>
</cp:coreProperties>
</file>